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Dunbartonshire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Dunbartonshire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Dunbartonshire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Dunbartonshire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Dunbartonshire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Dunbartonshire are estimated to have a score of 1-2 on the PGSI (low-risk gambling), whilst </w:t>
      </w:r>
      <w:r w:rsidRPr="00773DF7">
        <w:rPr>
          <w:rFonts w:ascii="Libre Franklin Light" w:hAnsi="Libre Franklin Light" w:cs="Calibri Light"/>
          <w:b/>
          <w:bCs/>
          <w:color w:val="C45911" w:themeColor="accent2" w:themeShade="BF"/>
        </w:rPr>
        <w:t xml:space="preserve">1.7%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33.3% </w:t>
      </w:r>
      <w:r w:rsidRPr="004747BF">
        <w:rPr>
          <w:rFonts w:ascii="Libre Franklin Light" w:eastAsia="Times New Roman" w:hAnsi="Libre Franklin Light" w:cs="Calibri Light"/>
        </w:rPr>
        <w:t xml:space="preserve">of those respondents classified as PGSI 8+ in Mid Dunbartonshire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Dunbartonshire is estimated to be </w:t>
      </w:r>
      <w:r w:rsidRPr="00773DF7">
        <w:rPr>
          <w:rFonts w:ascii="Libre Franklin Light" w:eastAsia="Times New Roman" w:hAnsi="Libre Franklin Light" w:cs="Calibri Light"/>
          <w:b/>
          <w:bCs/>
          <w:color w:val="C45911" w:themeColor="accent2" w:themeShade="BF"/>
        </w:rPr>
        <w:t xml:space="preserve">£906,974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Dunbartonshire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Dunbartonshire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Dunbartonshire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Dunbar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Dunbartonshire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Dunbar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Dunbartonshire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Dunbartonshire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Dunbar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Dunbartonshire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Dunbartonshire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Dunbartonshire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Dunbartonshire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Dunbartonshire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Dunbartonshire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£906,974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Dunbartonshire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£305,517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£21,886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£6,155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£547,358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£906,974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Dunbartonshire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Dunbartonshire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Dunbartonshire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Dunbartonshire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Dunbartonshire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Dunbartonshire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Dunbartonshire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Dunbartonshire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Dunbartonshire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Dunbartonshire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5D95CBD-AA75-408E-B74F-77FED137A1E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